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3D172FBD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1776A6">
        <w:rPr>
          <w:rFonts w:ascii="Arial" w:hAnsi="Arial" w:cs="Arial"/>
          <w:b/>
          <w:sz w:val="22"/>
          <w:szCs w:val="24"/>
        </w:rPr>
        <w:t>3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</w:t>
      </w:r>
      <w:r w:rsidR="00055067">
        <w:rPr>
          <w:rFonts w:ascii="Arial" w:hAnsi="Arial" w:cs="Arial"/>
          <w:b/>
          <w:sz w:val="22"/>
          <w:szCs w:val="24"/>
        </w:rPr>
        <w:t>532</w:t>
      </w:r>
      <w:r w:rsidR="00AF614C">
        <w:rPr>
          <w:rFonts w:ascii="Arial" w:hAnsi="Arial" w:cs="Arial"/>
          <w:b/>
          <w:sz w:val="22"/>
          <w:szCs w:val="24"/>
        </w:rPr>
        <w:t>6</w:t>
      </w:r>
    </w:p>
    <w:p w14:paraId="11D9F0EF" w14:textId="3D8F2B6B" w:rsidR="00C8121F" w:rsidRPr="00B32580" w:rsidRDefault="00055067" w:rsidP="00C8121F">
      <w:pPr>
        <w:pStyle w:val="Footer"/>
        <w:jc w:val="both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Incheon, Korea</w:t>
      </w:r>
      <w:r w:rsidR="00D84944" w:rsidRPr="00D8494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 22-26</w:t>
      </w:r>
      <w:r w:rsidR="00D84944" w:rsidRPr="00D84944">
        <w:rPr>
          <w:rFonts w:cs="Arial"/>
          <w:i w:val="0"/>
          <w:sz w:val="22"/>
          <w:szCs w:val="24"/>
        </w:rPr>
        <w:t>, 2023</w:t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36543B">
        <w:rPr>
          <w:rFonts w:cs="Arial"/>
          <w:i w:val="0"/>
          <w:sz w:val="22"/>
          <w:szCs w:val="24"/>
        </w:rPr>
        <w:t xml:space="preserve">     </w:t>
      </w:r>
      <w:r w:rsidR="008B7D52" w:rsidRPr="00B32580">
        <w:rPr>
          <w:rFonts w:cs="Arial"/>
          <w:b w:val="0"/>
          <w:bCs/>
          <w:i w:val="0"/>
          <w:sz w:val="22"/>
          <w:szCs w:val="24"/>
        </w:rPr>
        <w:tab/>
      </w:r>
      <w:r w:rsidR="008B7D52" w:rsidRPr="00B32580">
        <w:rPr>
          <w:rFonts w:cs="Arial"/>
          <w:b w:val="0"/>
          <w:bCs/>
          <w:i w:val="0"/>
          <w:sz w:val="22"/>
          <w:szCs w:val="24"/>
        </w:rPr>
        <w:tab/>
      </w:r>
      <w:r w:rsidR="008B7D52" w:rsidRPr="00B32580">
        <w:rPr>
          <w:rFonts w:cs="Arial"/>
          <w:b w:val="0"/>
          <w:bCs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CB9100A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8B7D52" w:rsidRPr="008B7D52">
        <w:rPr>
          <w:rFonts w:ascii="Arial" w:hAnsi="Arial"/>
          <w:sz w:val="22"/>
        </w:rPr>
        <w:t xml:space="preserve">Updated TR 38.843 including RAN1 agreements </w:t>
      </w:r>
      <w:r w:rsidR="00AF614C">
        <w:rPr>
          <w:rFonts w:ascii="Arial" w:hAnsi="Arial"/>
          <w:sz w:val="22"/>
        </w:rPr>
        <w:t>from</w:t>
      </w:r>
      <w:r w:rsidR="008B7D52" w:rsidRPr="008B7D52">
        <w:rPr>
          <w:rFonts w:ascii="Arial" w:hAnsi="Arial"/>
          <w:sz w:val="22"/>
        </w:rPr>
        <w:t xml:space="preserve"> RAN1#112</w:t>
      </w:r>
      <w:r w:rsidR="00AF614C">
        <w:rPr>
          <w:rFonts w:ascii="Arial" w:hAnsi="Arial"/>
          <w:sz w:val="22"/>
        </w:rPr>
        <w:t>bis-e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79FB46F4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 w:rsidR="008B7D52"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610F54F7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</w:t>
      </w:r>
      <w:r w:rsidR="008B7D52">
        <w:rPr>
          <w:lang w:eastAsia="en-GB"/>
        </w:rPr>
        <w:t xml:space="preserve">including RAN1 agreements </w:t>
      </w:r>
      <w:r w:rsidR="00B6588C">
        <w:rPr>
          <w:lang w:eastAsia="en-GB"/>
        </w:rPr>
        <w:t>from</w:t>
      </w:r>
      <w:r w:rsidR="008B7D52">
        <w:rPr>
          <w:lang w:eastAsia="en-GB"/>
        </w:rPr>
        <w:t xml:space="preserve"> RAN1#112</w:t>
      </w:r>
      <w:r w:rsidR="00B6588C">
        <w:rPr>
          <w:lang w:eastAsia="en-GB"/>
        </w:rPr>
        <w:t>bis-</w:t>
      </w:r>
      <w:r w:rsidR="00792193">
        <w:rPr>
          <w:lang w:eastAsia="en-GB"/>
        </w:rPr>
        <w:t>e</w:t>
      </w:r>
      <w:r w:rsidR="008B7D52">
        <w:rPr>
          <w:lang w:eastAsia="en-GB"/>
        </w:rPr>
        <w:t xml:space="preserve"> as captured in [2]</w:t>
      </w:r>
      <w:r w:rsidR="00CB1CC0">
        <w:rPr>
          <w:lang w:eastAsia="en-GB"/>
        </w:rPr>
        <w:t xml:space="preserve">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6DE10D62" w14:textId="4830B864" w:rsidR="004E0DD0" w:rsidRDefault="007C6A9C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 w:rsidRPr="007C6A9C">
        <w:t>R1-2304168</w:t>
      </w:r>
      <w:r w:rsidR="008B7D52">
        <w:t>, “</w:t>
      </w:r>
      <w:r w:rsidR="00EB487D" w:rsidRPr="00EB487D">
        <w:t>Session notes for 9.2 (Study on Artificial Intelligence (AI)/Machine Learning (ML) for NR air interface)</w:t>
      </w:r>
      <w:r w:rsidR="00EB487D">
        <w:t>”,</w:t>
      </w:r>
      <w:r w:rsidR="00EB487D" w:rsidRPr="00EB487D">
        <w:tab/>
        <w:t>Ad-hoc Chair (CMCC)</w:t>
      </w:r>
      <w:r w:rsidR="008B7D52">
        <w:t xml:space="preserve"> </w:t>
      </w:r>
      <w:r w:rsidR="00EB487D">
        <w:t>[</w:t>
      </w:r>
      <w:r w:rsidR="008B7D52">
        <w:t>RAN</w:t>
      </w:r>
      <w:r w:rsidR="00B6588C">
        <w:t>1</w:t>
      </w:r>
      <w:r w:rsidR="008B7D52">
        <w:t>#</w:t>
      </w:r>
      <w:r w:rsidR="00B6588C">
        <w:t>112bis-e</w:t>
      </w:r>
      <w:r w:rsidR="00EB487D">
        <w:t>]</w:t>
      </w:r>
    </w:p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6A05" w14:textId="77777777" w:rsidR="00641FAD" w:rsidRDefault="00641FAD">
      <w:r>
        <w:separator/>
      </w:r>
    </w:p>
  </w:endnote>
  <w:endnote w:type="continuationSeparator" w:id="0">
    <w:p w14:paraId="7004A55A" w14:textId="77777777" w:rsidR="00641FAD" w:rsidRDefault="00641FAD">
      <w:r>
        <w:continuationSeparator/>
      </w:r>
    </w:p>
  </w:endnote>
  <w:endnote w:type="continuationNotice" w:id="1">
    <w:p w14:paraId="5BA4C538" w14:textId="77777777" w:rsidR="00641FAD" w:rsidRDefault="00641F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2A78E" w14:textId="77777777" w:rsidR="00641FAD" w:rsidRDefault="00641FAD">
      <w:r>
        <w:separator/>
      </w:r>
    </w:p>
  </w:footnote>
  <w:footnote w:type="continuationSeparator" w:id="0">
    <w:p w14:paraId="5F79E501" w14:textId="77777777" w:rsidR="00641FAD" w:rsidRDefault="00641FAD">
      <w:r>
        <w:continuationSeparator/>
      </w:r>
    </w:p>
  </w:footnote>
  <w:footnote w:type="continuationNotice" w:id="1">
    <w:p w14:paraId="3178B12D" w14:textId="77777777" w:rsidR="00641FAD" w:rsidRDefault="00641F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67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6A6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43B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1FA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19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9C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4C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80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88C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87D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1</Pages>
  <Words>106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11</cp:revision>
  <cp:lastPrinted>2020-02-14T19:36:00Z</cp:lastPrinted>
  <dcterms:created xsi:type="dcterms:W3CDTF">2023-04-24T13:01:00Z</dcterms:created>
  <dcterms:modified xsi:type="dcterms:W3CDTF">2023-05-15T07:30:00Z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